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2026-08_082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Tischlerarbeiten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